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0AE10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D62707C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04820DC5" w14:textId="77777777" w:rsidR="00590199" w:rsidRDefault="00590199" w:rsidP="00590199">
      <w:pPr>
        <w:pStyle w:val="NoSpacing"/>
        <w:rPr>
          <w:rFonts w:cs="Times New Roman"/>
          <w:szCs w:val="24"/>
        </w:rPr>
      </w:pPr>
    </w:p>
    <w:p w14:paraId="0C56E9BB" w14:textId="77777777" w:rsidR="00590199" w:rsidRDefault="00590199" w:rsidP="00590199">
      <w:pPr>
        <w:pStyle w:val="NoSpacing"/>
        <w:rPr>
          <w:rFonts w:cs="Times New Roman"/>
          <w:szCs w:val="24"/>
        </w:rPr>
      </w:pPr>
    </w:p>
    <w:p w14:paraId="7D515005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3377CCA6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15F2C776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1DDAB477" w14:textId="77777777" w:rsidR="00590199" w:rsidRDefault="00590199" w:rsidP="00590199">
      <w:pPr>
        <w:pStyle w:val="NoSpacing"/>
        <w:rPr>
          <w:rFonts w:cs="Times New Roman"/>
          <w:szCs w:val="24"/>
        </w:rPr>
      </w:pPr>
    </w:p>
    <w:p w14:paraId="6A49EE5A" w14:textId="77777777" w:rsidR="00590199" w:rsidRDefault="00590199" w:rsidP="00590199">
      <w:pPr>
        <w:pStyle w:val="NoSpacing"/>
        <w:rPr>
          <w:rFonts w:cs="Times New Roman"/>
          <w:szCs w:val="24"/>
        </w:rPr>
      </w:pPr>
    </w:p>
    <w:p w14:paraId="3149EA95" w14:textId="77777777" w:rsidR="00590199" w:rsidRDefault="00590199" w:rsidP="005901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0854E5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7DFD4" w14:textId="77777777" w:rsidR="00590199" w:rsidRDefault="00590199" w:rsidP="009139A6">
      <w:r>
        <w:separator/>
      </w:r>
    </w:p>
  </w:endnote>
  <w:endnote w:type="continuationSeparator" w:id="0">
    <w:p w14:paraId="2544370D" w14:textId="77777777" w:rsidR="00590199" w:rsidRDefault="005901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5DE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C6A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69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EE0EA" w14:textId="77777777" w:rsidR="00590199" w:rsidRDefault="00590199" w:rsidP="009139A6">
      <w:r>
        <w:separator/>
      </w:r>
    </w:p>
  </w:footnote>
  <w:footnote w:type="continuationSeparator" w:id="0">
    <w:p w14:paraId="3E3607B5" w14:textId="77777777" w:rsidR="00590199" w:rsidRDefault="005901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8BB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F2F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59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99"/>
    <w:rsid w:val="000666E0"/>
    <w:rsid w:val="002510B7"/>
    <w:rsid w:val="00270799"/>
    <w:rsid w:val="005901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E4D4F"/>
  <w15:chartTrackingRefBased/>
  <w15:docId w15:val="{676EBE32-A3EE-441E-9E5C-ADE44C84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2024-05-26T20:13:00Z</dcterms:created>
  <dcterms:modified xsi:type="dcterms:W3CDTF">2024-05-26T20:14:00Z</dcterms:modified>
</cp:coreProperties>
</file>